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A268" w14:textId="7DFDB112" w:rsidR="004C14EE" w:rsidRDefault="004C14EE" w:rsidP="5BEE10FE">
      <w:pPr>
        <w:pStyle w:val="Tittellinje"/>
      </w:pPr>
      <w:r>
        <w:t xml:space="preserve">Tilbudsbrev på konkurranse </w:t>
      </w:r>
      <w:r>
        <w:br/>
      </w:r>
      <w:r w:rsidR="7D70C9D8">
        <w:t>2026/ 1116 Planteservice, grønne planter, blomster med mer</w:t>
      </w:r>
    </w:p>
    <w:p w14:paraId="750C0140" w14:textId="77777777" w:rsidR="004C14EE" w:rsidRPr="003E17E8" w:rsidRDefault="004C14EE" w:rsidP="004C14EE">
      <w:pPr>
        <w:pStyle w:val="Overskrift1"/>
      </w:pPr>
      <w:r>
        <w:t>Bekreftelse på tilbud</w:t>
      </w:r>
    </w:p>
    <w:p w14:paraId="6C068CC0" w14:textId="23FD658B" w:rsidR="5BEE10FE" w:rsidRDefault="5BEE10FE" w:rsidP="5BEE10FE"/>
    <w:p w14:paraId="073D5E0B" w14:textId="0EAAC6A2" w:rsidR="55412CD5" w:rsidRDefault="55412CD5" w:rsidP="5BEE10FE">
      <w:r>
        <w:t xml:space="preserve">Leverandøren leverer tilbud på </w:t>
      </w:r>
    </w:p>
    <w:tbl>
      <w:tblPr>
        <w:tblStyle w:val="Tabellrutenett"/>
        <w:tblW w:w="9060" w:type="dxa"/>
        <w:tblLook w:val="06A0" w:firstRow="1" w:lastRow="0" w:firstColumn="1" w:lastColumn="0" w:noHBand="1" w:noVBand="1"/>
      </w:tblPr>
      <w:tblGrid>
        <w:gridCol w:w="5895"/>
        <w:gridCol w:w="3165"/>
      </w:tblGrid>
      <w:tr w:rsidR="5BEE10FE" w14:paraId="399CFCE1" w14:textId="77777777" w:rsidTr="05557B4A">
        <w:trPr>
          <w:trHeight w:val="300"/>
        </w:trPr>
        <w:tc>
          <w:tcPr>
            <w:tcW w:w="5895" w:type="dxa"/>
          </w:tcPr>
          <w:p w14:paraId="34572B78" w14:textId="6FA69E17" w:rsidR="55412CD5" w:rsidRDefault="55412CD5" w:rsidP="5BEE10FE">
            <w:r>
              <w:t xml:space="preserve">Del I Planteservice </w:t>
            </w:r>
          </w:p>
        </w:tc>
        <w:tc>
          <w:tcPr>
            <w:tcW w:w="3165" w:type="dxa"/>
          </w:tcPr>
          <w:p w14:paraId="7EDB3529" w14:textId="068DC02E" w:rsidR="5BEE10FE" w:rsidRDefault="5BEE10FE" w:rsidP="5BEE10FE"/>
        </w:tc>
      </w:tr>
      <w:tr w:rsidR="5BEE10FE" w14:paraId="62545A5D" w14:textId="77777777" w:rsidTr="05557B4A">
        <w:trPr>
          <w:trHeight w:val="300"/>
        </w:trPr>
        <w:tc>
          <w:tcPr>
            <w:tcW w:w="5895" w:type="dxa"/>
          </w:tcPr>
          <w:p w14:paraId="31477563" w14:textId="21EFA67A" w:rsidR="55412CD5" w:rsidRPr="00E52BBC" w:rsidRDefault="55412CD5" w:rsidP="5BEE10FE">
            <w:pPr>
              <w:rPr>
                <w:lang w:val="nb-NO"/>
              </w:rPr>
            </w:pPr>
            <w:r w:rsidRPr="00E52BBC">
              <w:rPr>
                <w:lang w:val="nb-NO"/>
              </w:rPr>
              <w:t>Del II Grønne planter, blomster, buketter med mer</w:t>
            </w:r>
          </w:p>
        </w:tc>
        <w:tc>
          <w:tcPr>
            <w:tcW w:w="3165" w:type="dxa"/>
          </w:tcPr>
          <w:p w14:paraId="075816FE" w14:textId="068DC02E" w:rsidR="5BEE10FE" w:rsidRPr="00E52BBC" w:rsidRDefault="5BEE10FE" w:rsidP="5BEE10FE">
            <w:pPr>
              <w:rPr>
                <w:lang w:val="nb-NO"/>
              </w:rPr>
            </w:pPr>
          </w:p>
        </w:tc>
      </w:tr>
      <w:tr w:rsidR="05557B4A" w14:paraId="71C324D0" w14:textId="77777777" w:rsidTr="05557B4A">
        <w:trPr>
          <w:trHeight w:val="300"/>
        </w:trPr>
        <w:tc>
          <w:tcPr>
            <w:tcW w:w="5895" w:type="dxa"/>
          </w:tcPr>
          <w:p w14:paraId="2DFB0614" w14:textId="6BB6AAD7" w:rsidR="2D74C26C" w:rsidRDefault="2D74C26C" w:rsidP="05557B4A">
            <w:r>
              <w:t xml:space="preserve">Begge, Del I og Del II </w:t>
            </w:r>
          </w:p>
        </w:tc>
        <w:tc>
          <w:tcPr>
            <w:tcW w:w="3165" w:type="dxa"/>
          </w:tcPr>
          <w:p w14:paraId="40216996" w14:textId="7FD25FC8" w:rsidR="05557B4A" w:rsidRDefault="05557B4A" w:rsidP="05557B4A"/>
        </w:tc>
      </w:tr>
    </w:tbl>
    <w:p w14:paraId="747F7D24" w14:textId="618EBF09" w:rsidR="5BEE10FE" w:rsidRDefault="5BEE10FE" w:rsidP="5BEE10FE"/>
    <w:p w14:paraId="6898FC2B" w14:textId="77777777" w:rsidR="004C14EE" w:rsidRDefault="004C14EE" w:rsidP="5BEE10FE">
      <w:pPr>
        <w:spacing w:before="240" w:after="0"/>
        <w:rPr>
          <w:b/>
          <w:bCs/>
        </w:rPr>
      </w:pPr>
      <w:r w:rsidRPr="5BEE10FE">
        <w:rPr>
          <w:b/>
          <w:bCs/>
        </w:rPr>
        <w:t>LEVERANDØR</w:t>
      </w:r>
    </w:p>
    <w:p w14:paraId="661D52EE" w14:textId="2BA5F8D8" w:rsidR="5BEE10FE" w:rsidRDefault="5BEE10FE" w:rsidP="5BEE10FE"/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BC6D84" w14:paraId="7C01BA87" w14:textId="77777777" w:rsidTr="00D84708">
        <w:tc>
          <w:tcPr>
            <w:tcW w:w="3114" w:type="dxa"/>
          </w:tcPr>
          <w:p w14:paraId="500EEAA4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</w:t>
            </w:r>
            <w:r w:rsidRPr="00D84708">
              <w:rPr>
                <w:rFonts w:cstheme="minorHAnsi"/>
                <w:vertAlign w:val="superscript"/>
              </w:rPr>
              <w:t>1</w:t>
            </w:r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674C7A6E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2FCAFD4C" w14:textId="77777777" w:rsidTr="00D84708">
        <w:tc>
          <w:tcPr>
            <w:tcW w:w="3114" w:type="dxa"/>
          </w:tcPr>
          <w:p w14:paraId="695DD4D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proofErr w:type="spellStart"/>
            <w:r w:rsidRPr="00D84708">
              <w:rPr>
                <w:rFonts w:cstheme="minorHAnsi"/>
              </w:rPr>
              <w:t>Org.nummer</w:t>
            </w:r>
            <w:proofErr w:type="spellEnd"/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4FBA0E7F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5C17A1E1" w14:textId="77777777" w:rsidTr="00D84708">
        <w:tc>
          <w:tcPr>
            <w:tcW w:w="3114" w:type="dxa"/>
          </w:tcPr>
          <w:p w14:paraId="19641A5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5946" w:type="dxa"/>
          </w:tcPr>
          <w:p w14:paraId="30523067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6FC3AAA0" w14:textId="77777777" w:rsidTr="00D84708">
        <w:tc>
          <w:tcPr>
            <w:tcW w:w="3114" w:type="dxa"/>
          </w:tcPr>
          <w:p w14:paraId="11AA130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5946" w:type="dxa"/>
          </w:tcPr>
          <w:p w14:paraId="44A7ADCF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46AC6F5F" w14:textId="77777777" w:rsidTr="00D84708">
        <w:tc>
          <w:tcPr>
            <w:tcW w:w="3114" w:type="dxa"/>
          </w:tcPr>
          <w:p w14:paraId="4075A074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5946" w:type="dxa"/>
          </w:tcPr>
          <w:p w14:paraId="7B99645E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D84708" w:rsidRPr="00BC6D84" w14:paraId="045570BB" w14:textId="77777777" w:rsidTr="00D84708">
        <w:tc>
          <w:tcPr>
            <w:tcW w:w="3114" w:type="dxa"/>
          </w:tcPr>
          <w:p w14:paraId="603967DA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E-post for bestillinger (helst ikke personavhengig)</w:t>
            </w:r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1551F5F5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690F5B32" w14:textId="77777777" w:rsidTr="00D84708">
        <w:tc>
          <w:tcPr>
            <w:tcW w:w="3114" w:type="dxa"/>
          </w:tcPr>
          <w:p w14:paraId="5CD2564D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Bankkontonummer:</w:t>
            </w:r>
          </w:p>
        </w:tc>
        <w:tc>
          <w:tcPr>
            <w:tcW w:w="5946" w:type="dxa"/>
          </w:tcPr>
          <w:p w14:paraId="0C45B3CC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2FEF1554" w14:textId="77777777" w:rsidTr="00B17AE2">
        <w:tc>
          <w:tcPr>
            <w:tcW w:w="9060" w:type="dxa"/>
            <w:gridSpan w:val="2"/>
          </w:tcPr>
          <w:p w14:paraId="0D2A6EF3" w14:textId="77777777" w:rsidR="00D84708" w:rsidRPr="00D84708" w:rsidRDefault="00D84708" w:rsidP="00B17AE2">
            <w:pPr>
              <w:spacing w:before="120" w:after="120"/>
              <w:rPr>
                <w:rFonts w:cstheme="minorHAnsi"/>
                <w:b/>
                <w:bCs/>
              </w:rPr>
            </w:pPr>
            <w:r w:rsidRPr="00D84708">
              <w:rPr>
                <w:rFonts w:cstheme="minorHAnsi"/>
                <w:b/>
                <w:bCs/>
              </w:rPr>
              <w:t>Ved bruk av betalingsmottaker, vennligst fyll ut feltene nedenfor også</w:t>
            </w:r>
          </w:p>
        </w:tc>
      </w:tr>
      <w:tr w:rsidR="00D84708" w:rsidRPr="00BC6D84" w14:paraId="269CFAA2" w14:textId="77777777" w:rsidTr="00D84708">
        <w:tc>
          <w:tcPr>
            <w:tcW w:w="3114" w:type="dxa"/>
          </w:tcPr>
          <w:p w14:paraId="02120213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navn:</w:t>
            </w:r>
          </w:p>
        </w:tc>
        <w:tc>
          <w:tcPr>
            <w:tcW w:w="5946" w:type="dxa"/>
          </w:tcPr>
          <w:p w14:paraId="07E63C1E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72DA14A1" w14:textId="77777777" w:rsidTr="00D84708">
        <w:tc>
          <w:tcPr>
            <w:tcW w:w="3114" w:type="dxa"/>
          </w:tcPr>
          <w:p w14:paraId="6F47D801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Betalingsmottakers </w:t>
            </w:r>
            <w:proofErr w:type="spellStart"/>
            <w:r>
              <w:rPr>
                <w:rFonts w:cstheme="minorHAnsi"/>
              </w:rPr>
              <w:t>org.nummer</w:t>
            </w:r>
            <w:proofErr w:type="spellEnd"/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3236940A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6D045F09" w14:textId="77777777" w:rsidTr="00D84708">
        <w:tc>
          <w:tcPr>
            <w:tcW w:w="3114" w:type="dxa"/>
          </w:tcPr>
          <w:p w14:paraId="33564BE4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Betalingsmottakers bankkontonummer:</w:t>
            </w:r>
          </w:p>
        </w:tc>
        <w:tc>
          <w:tcPr>
            <w:tcW w:w="5946" w:type="dxa"/>
          </w:tcPr>
          <w:p w14:paraId="10AA36C8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</w:tbl>
    <w:p w14:paraId="5BBEC7F1" w14:textId="77777777" w:rsidR="004C14EE" w:rsidRDefault="004C14EE" w:rsidP="004C14EE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41094324" w14:textId="77777777" w:rsidR="004C14EE" w:rsidRPr="00BC6D84" w:rsidRDefault="004C14EE" w:rsidP="004C14EE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74"/>
        <w:gridCol w:w="2474"/>
        <w:gridCol w:w="1617"/>
        <w:gridCol w:w="2995"/>
      </w:tblGrid>
      <w:tr w:rsidR="004C14EE" w:rsidRPr="00BC6D84" w14:paraId="60A0C994" w14:textId="77777777" w:rsidTr="00B17AE2">
        <w:trPr>
          <w:trHeight w:val="425"/>
        </w:trPr>
        <w:tc>
          <w:tcPr>
            <w:tcW w:w="1980" w:type="dxa"/>
          </w:tcPr>
          <w:p w14:paraId="1B6186B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0779A44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4C14EE" w:rsidRPr="00BC6D84" w14:paraId="086F458F" w14:textId="77777777" w:rsidTr="00B17AE2">
        <w:trPr>
          <w:trHeight w:val="425"/>
        </w:trPr>
        <w:tc>
          <w:tcPr>
            <w:tcW w:w="1980" w:type="dxa"/>
          </w:tcPr>
          <w:p w14:paraId="13622808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37A678A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23C844FB" w14:textId="77777777" w:rsidTr="00B17AE2">
        <w:trPr>
          <w:trHeight w:val="425"/>
        </w:trPr>
        <w:tc>
          <w:tcPr>
            <w:tcW w:w="1980" w:type="dxa"/>
          </w:tcPr>
          <w:p w14:paraId="2FCC3CD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2528" w:type="dxa"/>
          </w:tcPr>
          <w:p w14:paraId="4946DF4B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3EF11C42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Mobilnummer:</w:t>
            </w:r>
          </w:p>
        </w:tc>
        <w:tc>
          <w:tcPr>
            <w:tcW w:w="3065" w:type="dxa"/>
          </w:tcPr>
          <w:p w14:paraId="42D5EBE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  <w:tr w:rsidR="004C14EE" w:rsidRPr="00BC6D84" w14:paraId="3642D7A9" w14:textId="77777777" w:rsidTr="00B17AE2">
        <w:trPr>
          <w:trHeight w:val="425"/>
        </w:trPr>
        <w:tc>
          <w:tcPr>
            <w:tcW w:w="1980" w:type="dxa"/>
          </w:tcPr>
          <w:p w14:paraId="550B03E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E-postadresse:</w:t>
            </w:r>
          </w:p>
        </w:tc>
        <w:tc>
          <w:tcPr>
            <w:tcW w:w="7082" w:type="dxa"/>
            <w:gridSpan w:val="3"/>
          </w:tcPr>
          <w:p w14:paraId="22A1DA5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3"/>
          </w:p>
        </w:tc>
      </w:tr>
    </w:tbl>
    <w:p w14:paraId="3D5838E0" w14:textId="77777777" w:rsidR="004C14EE" w:rsidRPr="00B576E0" w:rsidRDefault="004C14EE" w:rsidP="004C14EE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BC6D84" w14:paraId="36AD4B35" w14:textId="77777777" w:rsidTr="00B17AE2">
        <w:trPr>
          <w:trHeight w:val="425"/>
        </w:trPr>
        <w:tc>
          <w:tcPr>
            <w:tcW w:w="1980" w:type="dxa"/>
          </w:tcPr>
          <w:p w14:paraId="7C8AB1F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6FDAC465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19F76056" w14:textId="77777777" w:rsidTr="00B17AE2">
        <w:trPr>
          <w:trHeight w:val="425"/>
        </w:trPr>
        <w:tc>
          <w:tcPr>
            <w:tcW w:w="1980" w:type="dxa"/>
          </w:tcPr>
          <w:p w14:paraId="312AF51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580A309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4237754B" w14:textId="77777777" w:rsidR="004C14EE" w:rsidRPr="00BC6D84" w:rsidRDefault="004C14EE" w:rsidP="004C14EE">
      <w:pPr>
        <w:spacing w:before="240"/>
        <w:rPr>
          <w:rFonts w:cstheme="minorHAnsi"/>
        </w:rPr>
      </w:pPr>
      <w:r w:rsidRPr="00BC6D84">
        <w:rPr>
          <w:rFonts w:cstheme="minorHAnsi"/>
        </w:rPr>
        <w:t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2 i dette tilbudsbrevet.</w:t>
      </w:r>
    </w:p>
    <w:p w14:paraId="649BA4F9" w14:textId="77777777" w:rsidR="004C14EE" w:rsidRPr="00BC6D84" w:rsidRDefault="004C14EE" w:rsidP="004C14EE">
      <w:pPr>
        <w:rPr>
          <w:rFonts w:cstheme="minorHAnsi"/>
        </w:rPr>
      </w:pPr>
      <w:r w:rsidRPr="00BC6D84">
        <w:rPr>
          <w:rFonts w:cstheme="minorHAnsi"/>
        </w:rPr>
        <w:t>Leverandør vedstår seg tilbudet til den dato som er angitt i konkurransegrunnlaget. Tilbudet kan aksepteres av oppdragsgiver når som helst fram til utløp av vedståelsesfristen.</w:t>
      </w:r>
    </w:p>
    <w:p w14:paraId="4214BF6C" w14:textId="77777777" w:rsidR="004C14EE" w:rsidRPr="003E17E8" w:rsidRDefault="004C14EE" w:rsidP="004C14EE">
      <w:pPr>
        <w:pStyle w:val="Overskrift1"/>
      </w:pPr>
      <w:r w:rsidRPr="003E17E8">
        <w:t>Støtte fra andre virksomheter</w:t>
      </w:r>
    </w:p>
    <w:p w14:paraId="31005958" w14:textId="77777777" w:rsidR="004C14EE" w:rsidRPr="00BC6D84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5D0B0A">
        <w:rPr>
          <w:rFonts w:asciiTheme="majorHAnsi" w:hAnsiTheme="majorHAnsi" w:cstheme="majorHAnsi"/>
        </w:rPr>
        <w:tab/>
      </w:r>
      <w:r w:rsidR="004C14EE" w:rsidRPr="00BC6D84">
        <w:rPr>
          <w:rFonts w:cstheme="minorHAnsi"/>
        </w:rPr>
        <w:t xml:space="preserve">Leverandør støtter seg </w:t>
      </w:r>
      <w:r w:rsidR="004C14EE" w:rsidRPr="00BC6D84">
        <w:rPr>
          <w:rFonts w:cstheme="minorHAnsi"/>
          <w:u w:val="single"/>
        </w:rPr>
        <w:t>ikke</w:t>
      </w:r>
      <w:r w:rsidR="004C14EE" w:rsidRPr="00BC6D84">
        <w:rPr>
          <w:rFonts w:cstheme="minorHAnsi"/>
        </w:rPr>
        <w:t xml:space="preserve"> på andre virksomheter for å oppfylle kvalifikasjonskrav om økonomisk og finansiell kapasitet eller tekniske og faglige kvalifikasjoner, jf. §16-10</w:t>
      </w:r>
    </w:p>
    <w:p w14:paraId="757046E7" w14:textId="77777777" w:rsidR="004C14EE" w:rsidRPr="00BC6D84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>Leverandør støtter seg på andre virksomheter for å oppfylle kvalifikasjonskrav om økonomisk og finansiell kapasitet</w:t>
      </w:r>
    </w:p>
    <w:p w14:paraId="6F5D0620" w14:textId="77777777" w:rsidR="004C14EE" w:rsidRPr="00BC6D84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BC6D84" w14:paraId="0C73E9C0" w14:textId="77777777" w:rsidTr="00B17AE2">
        <w:tc>
          <w:tcPr>
            <w:tcW w:w="3442" w:type="dxa"/>
            <w:shd w:val="clear" w:color="auto" w:fill="D8D1CA" w:themeFill="background2"/>
          </w:tcPr>
          <w:p w14:paraId="5EC0DD5A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27F8BCE8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BC6D84" w14:paraId="7E687530" w14:textId="77777777" w:rsidTr="00B17AE2">
        <w:tc>
          <w:tcPr>
            <w:tcW w:w="3442" w:type="dxa"/>
          </w:tcPr>
          <w:p w14:paraId="55DB1994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517130C2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BC6D84" w14:paraId="0017143F" w14:textId="77777777" w:rsidTr="00B17AE2">
        <w:tc>
          <w:tcPr>
            <w:tcW w:w="3442" w:type="dxa"/>
          </w:tcPr>
          <w:p w14:paraId="0864B62A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1AAD2953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1070661E" w14:textId="77777777" w:rsidR="004C14EE" w:rsidRPr="003E17E8" w:rsidRDefault="004C14EE" w:rsidP="004C14EE">
      <w:pPr>
        <w:spacing w:after="120"/>
        <w:rPr>
          <w:rFonts w:cstheme="minorHAnsi"/>
        </w:rPr>
      </w:pPr>
      <w:r w:rsidRPr="003E17E8">
        <w:rPr>
          <w:rFonts w:cstheme="minorHAnsi"/>
        </w:rPr>
        <w:t>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430A4D57" w14:textId="77777777" w:rsidR="004C14EE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Dersom Leverandør støtter seg på ett eller flere virksomheter så må hver virksomhet signere en Forpliktelseserklæring og levere eget ESPD skjema.</w:t>
      </w:r>
    </w:p>
    <w:p w14:paraId="7D45CBD3" w14:textId="77777777" w:rsidR="004C14EE" w:rsidRPr="003E17E8" w:rsidRDefault="004C14EE" w:rsidP="004C14EE">
      <w:pPr>
        <w:pStyle w:val="Overskrift1"/>
      </w:pPr>
      <w:r w:rsidRPr="003E17E8">
        <w:t>Bruk av underleverandører</w:t>
      </w:r>
    </w:p>
    <w:p w14:paraId="79A967BE" w14:textId="77777777" w:rsidR="004C14EE" w:rsidRPr="003E17E8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</w:t>
      </w:r>
      <w:r w:rsidR="004C14EE" w:rsidRPr="003E17E8">
        <w:rPr>
          <w:rFonts w:cstheme="minorHAnsi"/>
          <w:u w:val="single"/>
        </w:rPr>
        <w:t xml:space="preserve"> ikke</w:t>
      </w:r>
      <w:r w:rsidR="004C14EE" w:rsidRPr="003E17E8">
        <w:rPr>
          <w:rFonts w:cstheme="minorHAnsi"/>
        </w:rPr>
        <w:t xml:space="preserve"> til hensikt å benytte underleverandører i leveransen</w:t>
      </w:r>
    </w:p>
    <w:p w14:paraId="72FDDB3B" w14:textId="77777777" w:rsidR="004C14EE" w:rsidRPr="003E17E8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til hensikt å benytte seg av følgende underleverandører i leveransen</w:t>
      </w:r>
      <w:r w:rsidR="004C14EE">
        <w:rPr>
          <w:rFonts w:cstheme="minorHAnsi"/>
        </w:rPr>
        <w:t>:</w:t>
      </w:r>
      <w:r w:rsidR="004C14EE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3E17E8" w14:paraId="25C1B22A" w14:textId="77777777" w:rsidTr="00B17AE2">
        <w:tc>
          <w:tcPr>
            <w:tcW w:w="3442" w:type="dxa"/>
            <w:shd w:val="clear" w:color="auto" w:fill="D8D1CA" w:themeFill="background2"/>
          </w:tcPr>
          <w:p w14:paraId="0FD06657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48F2CD7B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 xml:space="preserve">Beskrivelse av den del av leveransen som </w:t>
            </w:r>
            <w:proofErr w:type="gramStart"/>
            <w:r w:rsidRPr="003E17E8">
              <w:rPr>
                <w:rFonts w:cstheme="minorHAnsi"/>
                <w:b/>
                <w:bCs/>
                <w:lang w:eastAsia="nb-NO"/>
              </w:rPr>
              <w:t>forestås</w:t>
            </w:r>
            <w:proofErr w:type="gramEnd"/>
            <w:r w:rsidRPr="003E17E8">
              <w:rPr>
                <w:rFonts w:cstheme="minorHAnsi"/>
                <w:b/>
                <w:bCs/>
                <w:lang w:eastAsia="nb-NO"/>
              </w:rPr>
              <w:t xml:space="preserve"> av underleverandør</w:t>
            </w:r>
          </w:p>
        </w:tc>
      </w:tr>
      <w:tr w:rsidR="004C14EE" w:rsidRPr="003E17E8" w14:paraId="177C79A7" w14:textId="77777777" w:rsidTr="00B17AE2">
        <w:tc>
          <w:tcPr>
            <w:tcW w:w="3442" w:type="dxa"/>
          </w:tcPr>
          <w:p w14:paraId="12DCBDDE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96CA180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3E17E8" w14:paraId="0BFBEEAC" w14:textId="77777777" w:rsidTr="00B17AE2">
        <w:tc>
          <w:tcPr>
            <w:tcW w:w="3442" w:type="dxa"/>
          </w:tcPr>
          <w:p w14:paraId="1D53C074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10AF23D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AFFEE29" w14:textId="77777777" w:rsidR="004C14EE" w:rsidRPr="003E17E8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</w:p>
    <w:p w14:paraId="27608525" w14:textId="77777777" w:rsidR="004C14EE" w:rsidRPr="003E17E8" w:rsidRDefault="004C14EE" w:rsidP="004C14EE">
      <w:pPr>
        <w:pStyle w:val="Overskrift1"/>
      </w:pPr>
      <w:r w:rsidRPr="003E17E8">
        <w:t>Forbehold til konkurransegrunnlaget</w:t>
      </w:r>
    </w:p>
    <w:p w14:paraId="3CE0A5A6" w14:textId="77777777" w:rsidR="004C14EE" w:rsidRPr="003E17E8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ingen forbehold til konkurransegrunnlaget</w:t>
      </w:r>
    </w:p>
    <w:p w14:paraId="113F968B" w14:textId="77777777" w:rsidR="004C14EE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1E2274" w:rsidRPr="00BC6D84" w14:paraId="45076462" w14:textId="77777777" w:rsidTr="001E2274">
        <w:tc>
          <w:tcPr>
            <w:tcW w:w="1510" w:type="dxa"/>
            <w:shd w:val="clear" w:color="auto" w:fill="D8D1CA" w:themeFill="background2"/>
          </w:tcPr>
          <w:p w14:paraId="4F7EFFAD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56237DFE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2AA55390" w14:textId="77777777" w:rsidR="001E2274" w:rsidRPr="003E17E8" w:rsidRDefault="001E2274" w:rsidP="001E2274">
            <w:pPr>
              <w:rPr>
                <w:rFonts w:eastAsiaTheme="minorHAnsi" w:cstheme="minorHAnsi"/>
                <w:b/>
                <w:bCs/>
                <w:szCs w:val="24"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2383906F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0948B2FE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1E2274" w:rsidRPr="00BC6D84" w14:paraId="3866E473" w14:textId="77777777" w:rsidTr="001E2274">
        <w:tc>
          <w:tcPr>
            <w:tcW w:w="1510" w:type="dxa"/>
          </w:tcPr>
          <w:p w14:paraId="47A2E096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E8EC44A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60D3701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5403FF53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7FCA18D1" w14:textId="77777777" w:rsidTr="001E2274">
        <w:tc>
          <w:tcPr>
            <w:tcW w:w="1510" w:type="dxa"/>
          </w:tcPr>
          <w:p w14:paraId="5E56ECB0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7C2FEC5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1EB49573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10D61401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0726FB72" w14:textId="77777777" w:rsidR="004C14EE" w:rsidRDefault="004C14EE" w:rsidP="001E2274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7D88FF14" w14:textId="77777777" w:rsidR="004C14EE" w:rsidRPr="008E0ED4" w:rsidRDefault="004C14EE" w:rsidP="004C14EE">
      <w:pPr>
        <w:spacing w:after="0"/>
        <w:rPr>
          <w:rFonts w:ascii="Arial" w:hAnsi="Arial" w:cs="Arial"/>
          <w:sz w:val="18"/>
          <w:szCs w:val="18"/>
        </w:rPr>
      </w:pPr>
    </w:p>
    <w:p w14:paraId="0BAEAB17" w14:textId="77777777" w:rsidR="004C14EE" w:rsidRPr="003E17E8" w:rsidRDefault="004C14EE" w:rsidP="004C14EE">
      <w:pPr>
        <w:pStyle w:val="Overskrift1"/>
      </w:pPr>
      <w:r w:rsidRPr="003E17E8">
        <w:t>Taushetsbelagte opplysninger</w:t>
      </w:r>
    </w:p>
    <w:p w14:paraId="46E6388B" w14:textId="77777777" w:rsidR="004C14EE" w:rsidRPr="003E17E8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ingen opplysninger som er unntatt fra innsyn etter </w:t>
      </w:r>
      <w:proofErr w:type="spellStart"/>
      <w:r w:rsidR="004C14EE" w:rsidRPr="003E17E8">
        <w:rPr>
          <w:rFonts w:cstheme="minorHAnsi"/>
        </w:rPr>
        <w:t>offentleglova</w:t>
      </w:r>
      <w:proofErr w:type="spellEnd"/>
      <w:r w:rsidR="004C14EE" w:rsidRPr="003E17E8">
        <w:rPr>
          <w:rFonts w:cstheme="minorHAnsi"/>
        </w:rPr>
        <w:t xml:space="preserve"> § 13, jf. Forvaltningsloven § 13</w:t>
      </w:r>
    </w:p>
    <w:p w14:paraId="09140644" w14:textId="77777777" w:rsidR="004C14EE" w:rsidRDefault="007503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følgende taushetsbelagte opplysninger som skal være unntatt fra innsyn etter </w:t>
      </w:r>
      <w:proofErr w:type="spellStart"/>
      <w:r w:rsidR="004C14EE" w:rsidRPr="003E17E8">
        <w:rPr>
          <w:rFonts w:cstheme="minorHAnsi"/>
        </w:rPr>
        <w:t>offentleglova</w:t>
      </w:r>
      <w:proofErr w:type="spellEnd"/>
      <w:r w:rsidR="004C14EE" w:rsidRPr="003E17E8">
        <w:rPr>
          <w:rFonts w:cstheme="minorHAnsi"/>
        </w:rPr>
        <w:t xml:space="preserve"> § 132, jf. </w:t>
      </w:r>
      <w:r w:rsidR="004C14EE">
        <w:rPr>
          <w:rFonts w:cstheme="minorHAnsi"/>
        </w:rPr>
        <w:t>f</w:t>
      </w:r>
      <w:r w:rsidR="004C14EE" w:rsidRPr="003E17E8">
        <w:rPr>
          <w:rFonts w:cstheme="minorHAnsi"/>
        </w:rPr>
        <w:t xml:space="preserve">orvaltningsloven § 13 </w:t>
      </w:r>
    </w:p>
    <w:p w14:paraId="6041030B" w14:textId="77777777" w:rsidR="001E2274" w:rsidRDefault="001E2274" w:rsidP="004C14EE">
      <w:pPr>
        <w:spacing w:after="120"/>
        <w:ind w:left="426" w:hanging="426"/>
        <w:rPr>
          <w:rFonts w:cstheme="minorHAnsi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BC6D84" w14:paraId="17593D8B" w14:textId="77777777" w:rsidTr="001E2274">
        <w:tc>
          <w:tcPr>
            <w:tcW w:w="2405" w:type="dxa"/>
            <w:shd w:val="clear" w:color="auto" w:fill="D8D1CA" w:themeFill="background2"/>
          </w:tcPr>
          <w:p w14:paraId="391E9A82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661A3B13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Begrunnelse for at det skal nektes innsyn i disse</w:t>
            </w:r>
          </w:p>
        </w:tc>
      </w:tr>
      <w:tr w:rsidR="001E2274" w:rsidRPr="00BC6D84" w14:paraId="6C798F89" w14:textId="77777777" w:rsidTr="001E2274">
        <w:tc>
          <w:tcPr>
            <w:tcW w:w="2405" w:type="dxa"/>
          </w:tcPr>
          <w:p w14:paraId="559AB7B7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2B86C67E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2DBFECD9" w14:textId="77777777" w:rsidTr="001E2274">
        <w:tc>
          <w:tcPr>
            <w:tcW w:w="2405" w:type="dxa"/>
          </w:tcPr>
          <w:p w14:paraId="0E846AB7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08FEB059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36EE023F" w14:textId="77777777" w:rsidR="004C14EE" w:rsidRPr="003E17E8" w:rsidRDefault="004C14EE" w:rsidP="001E2274">
      <w:pPr>
        <w:spacing w:before="240"/>
      </w:pPr>
      <w:r w:rsidRPr="002A3586">
        <w:t>(Legg til rader i tabellen om nødvendig).</w:t>
      </w:r>
      <w:r>
        <w:t xml:space="preserve"> </w:t>
      </w:r>
      <w:r w:rsidRPr="003E17E8">
        <w:t xml:space="preserve">Merk at ved krav om innsyn skal oppdragsgiveren på selvstendig grunnlag vurdere hvor vidt opplysningene er av en slik art at Oppdragsgiver plikter å nekte innsyn i disse, jf. </w:t>
      </w:r>
      <w:proofErr w:type="spellStart"/>
      <w:r w:rsidRPr="003E17E8">
        <w:t>offentleglova</w:t>
      </w:r>
      <w:proofErr w:type="spellEnd"/>
      <w:r w:rsidRPr="003E17E8">
        <w:t xml:space="preserve"> § 29. </w:t>
      </w:r>
    </w:p>
    <w:p w14:paraId="63D8F451" w14:textId="77777777" w:rsidR="001E2274" w:rsidRPr="001E2274" w:rsidRDefault="004C14EE" w:rsidP="001E2274">
      <w:pPr>
        <w:spacing w:before="480"/>
        <w:rPr>
          <w:rStyle w:val="Kursiv"/>
        </w:rPr>
      </w:pPr>
      <w:r w:rsidRPr="001E2274">
        <w:rPr>
          <w:rStyle w:val="Kursiv"/>
        </w:rPr>
        <w:t xml:space="preserve">Tilbudsbrevet signeres elektronisk ved innsendelse av tilbudet. </w:t>
      </w:r>
    </w:p>
    <w:p w14:paraId="1521A191" w14:textId="77777777" w:rsidR="00280118" w:rsidRDefault="00280118" w:rsidP="004C14EE">
      <w:pPr>
        <w:pStyle w:val="IngenmellomromNormal"/>
        <w:rPr>
          <w:rFonts w:cs="Arial"/>
          <w:b/>
          <w:szCs w:val="20"/>
        </w:rPr>
      </w:pPr>
    </w:p>
    <w:sectPr w:rsidR="00280118" w:rsidSect="00637ED1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5FC0" w14:textId="77777777" w:rsidR="00C03F0D" w:rsidRDefault="00C03F0D" w:rsidP="00EF4C27">
      <w:r>
        <w:separator/>
      </w:r>
    </w:p>
    <w:p w14:paraId="1EF93373" w14:textId="77777777" w:rsidR="00C03F0D" w:rsidRDefault="00C03F0D"/>
  </w:endnote>
  <w:endnote w:type="continuationSeparator" w:id="0">
    <w:p w14:paraId="438641D5" w14:textId="77777777" w:rsidR="00C03F0D" w:rsidRDefault="00C03F0D" w:rsidP="00EF4C27">
      <w:r>
        <w:continuationSeparator/>
      </w:r>
    </w:p>
    <w:p w14:paraId="10985E2D" w14:textId="77777777" w:rsidR="00C03F0D" w:rsidRDefault="00C03F0D"/>
  </w:endnote>
  <w:endnote w:type="continuationNotice" w:id="1">
    <w:p w14:paraId="7AEAACBE" w14:textId="77777777" w:rsidR="00C03F0D" w:rsidRDefault="00C03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8950"/>
      <w:docPartObj>
        <w:docPartGallery w:val="Page Numbers (Bottom of Page)"/>
        <w:docPartUnique/>
      </w:docPartObj>
    </w:sdtPr>
    <w:sdtEndPr/>
    <w:sdtContent>
      <w:p w14:paraId="395398A4" w14:textId="77777777" w:rsidR="004E5E06" w:rsidRPr="00F000FE" w:rsidRDefault="004E5E06" w:rsidP="00AC105A">
        <w:pPr>
          <w:pStyle w:val="Bunntekst"/>
          <w:rPr>
            <w:sz w:val="18"/>
            <w:szCs w:val="18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427E98">
          <w:rPr>
            <w:noProof/>
            <w:szCs w:val="22"/>
          </w:rPr>
          <w:t>2</w:t>
        </w:r>
        <w:r w:rsidRPr="002B5DBC">
          <w:rPr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Cs w:val="22"/>
      </w:rPr>
    </w:sdtEndPr>
    <w:sdtContent>
      <w:p w14:paraId="27C66B28" w14:textId="77777777" w:rsidR="00D848A1" w:rsidRPr="002B5DBC" w:rsidRDefault="004E5E06" w:rsidP="002B5DBC">
        <w:pPr>
          <w:pStyle w:val="Bunntekst"/>
          <w:jc w:val="right"/>
          <w:rPr>
            <w:szCs w:val="22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280118">
          <w:rPr>
            <w:noProof/>
            <w:szCs w:val="22"/>
          </w:rPr>
          <w:t>3</w:t>
        </w:r>
        <w:r w:rsidRPr="002B5DBC">
          <w:rPr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8CC9" w14:textId="77777777" w:rsidR="001B26EA" w:rsidRDefault="00637ED1">
    <w:pPr>
      <w:pStyle w:val="Bunntekst"/>
    </w:pP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E20E87A" wp14:editId="5F836CA1">
              <wp:simplePos x="0" y="0"/>
              <wp:positionH relativeFrom="page">
                <wp:posOffset>5086350</wp:posOffset>
              </wp:positionH>
              <wp:positionV relativeFrom="page">
                <wp:posOffset>9248775</wp:posOffset>
              </wp:positionV>
              <wp:extent cx="1187450" cy="806450"/>
              <wp:effectExtent l="0" t="0" r="12700" b="12700"/>
              <wp:wrapNone/>
              <wp:docPr id="40" name="Tekstboks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806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C5F45B" w14:textId="77777777" w:rsidR="001B26EA" w:rsidRPr="00007A28" w:rsidRDefault="00324C1B" w:rsidP="002705B5">
                          <w:pPr>
                            <w:pStyle w:val="dato"/>
                            <w:ind w:left="284"/>
                          </w:pPr>
                          <w:r>
                            <w:t>www.stortinget.no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CDA3FFC">
            <v:shapetype id="_x0000_t202" coordsize="21600,21600" o:spt="202" path="m,l,21600r21600,l21600,xe" w14:anchorId="4E20E87A">
              <v:stroke joinstyle="miter"/>
              <v:path gradientshapeok="t" o:connecttype="rect"/>
            </v:shapetype>
            <v:shape id="Tekstboks 40" style="position:absolute;margin-left:400.5pt;margin-top:728.25pt;width:93.5pt;height:63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">
              <v:textbox inset="0,2mm,0,0">
                <w:txbxContent>
                  <w:p w:rsidRPr="00007A28" w:rsidR="001B26EA" w:rsidP="002705B5" w:rsidRDefault="00324C1B" w14:paraId="5814DD1E" w14:textId="77777777">
                    <w:pPr>
                      <w:pStyle w:val="dato"/>
                      <w:ind w:left="284"/>
                    </w:pPr>
                    <w:r>
                      <w:t>www.stortinget.no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EB544C" wp14:editId="120DD276">
              <wp:simplePos x="0" y="0"/>
              <wp:positionH relativeFrom="page">
                <wp:posOffset>3060065</wp:posOffset>
              </wp:positionH>
              <wp:positionV relativeFrom="page">
                <wp:posOffset>9249805</wp:posOffset>
              </wp:positionV>
              <wp:extent cx="1569085" cy="822325"/>
              <wp:effectExtent l="0" t="0" r="12065" b="0"/>
              <wp:wrapNone/>
              <wp:docPr id="43" name="Tekstboks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82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7AFC05" w14:textId="77777777" w:rsidR="009365BB" w:rsidRDefault="009365BB" w:rsidP="009365BB">
                          <w:pPr>
                            <w:pStyle w:val="dato"/>
                          </w:pPr>
                          <w:r>
                            <w:t>Tlf. 23 31 30 50</w:t>
                          </w:r>
                        </w:p>
                        <w:p w14:paraId="27232030" w14:textId="77777777" w:rsidR="001B26EA" w:rsidRPr="00007A28" w:rsidRDefault="009365BB" w:rsidP="002705B5">
                          <w:pPr>
                            <w:pStyle w:val="dato"/>
                          </w:pPr>
                          <w:r>
                            <w:t>NO 971 524 960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26DBC65">
            <v:shape id="Tekstboks 43" style="position:absolute;margin-left:240.95pt;margin-top:728.35pt;width:123.55pt;height:64.7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" w14:anchorId="4FEB544C">
              <v:textbox inset="0,2mm,0,0">
                <w:txbxContent>
                  <w:p w:rsidR="009365BB" w:rsidP="009365BB" w:rsidRDefault="009365BB" w14:paraId="13743A00" w14:textId="77777777">
                    <w:pPr>
                      <w:pStyle w:val="dato"/>
                    </w:pPr>
                    <w:r>
                      <w:t>Tlf. 23 31 30 50</w:t>
                    </w:r>
                  </w:p>
                  <w:p w:rsidRPr="00007A28" w:rsidR="001B26EA" w:rsidP="002705B5" w:rsidRDefault="009365BB" w14:paraId="0E250754" w14:textId="77777777">
                    <w:pPr>
                      <w:pStyle w:val="dato"/>
                    </w:pPr>
                    <w:r>
                      <w:t>NO 971 524 960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74FAD18" wp14:editId="06B03C5A">
              <wp:simplePos x="0" y="0"/>
              <wp:positionH relativeFrom="page">
                <wp:posOffset>908050</wp:posOffset>
              </wp:positionH>
              <wp:positionV relativeFrom="page">
                <wp:posOffset>9249410</wp:posOffset>
              </wp:positionV>
              <wp:extent cx="1569085" cy="777875"/>
              <wp:effectExtent l="0" t="0" r="12065" b="3175"/>
              <wp:wrapTopAndBottom/>
              <wp:docPr id="42" name="Tekstboks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777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7DF3C2" w14:textId="77777777" w:rsidR="001B26EA" w:rsidRDefault="001B26EA" w:rsidP="00385B7F">
                          <w:pPr>
                            <w:pStyle w:val="dato"/>
                          </w:pPr>
                          <w:r>
                            <w:t>Stortinget</w:t>
                          </w:r>
                        </w:p>
                        <w:p w14:paraId="07FD5915" w14:textId="77777777" w:rsidR="001D65CF" w:rsidRDefault="001D65CF" w:rsidP="00385B7F">
                          <w:pPr>
                            <w:pStyle w:val="dato"/>
                          </w:pPr>
                          <w:r>
                            <w:t>Postboks 1700 Sentrum</w:t>
                          </w:r>
                        </w:p>
                        <w:p w14:paraId="1D4F3AFF" w14:textId="77777777" w:rsidR="001B26EA" w:rsidRPr="00007A28" w:rsidRDefault="001B26EA" w:rsidP="00385B7F">
                          <w:pPr>
                            <w:pStyle w:val="dato"/>
                          </w:pPr>
                          <w:r>
                            <w:t>NO-0026 OSLO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7DF9CB9">
            <v:shape id="Tekstboks 42" style="position:absolute;margin-left:71.5pt;margin-top:728.3pt;width:123.55pt;height:61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" w14:anchorId="374FAD18">
              <v:textbox inset="0,2mm,0,0">
                <w:txbxContent>
                  <w:p w:rsidR="001B26EA" w:rsidP="00385B7F" w:rsidRDefault="001B26EA" w14:paraId="3447AAA3" w14:textId="77777777">
                    <w:pPr>
                      <w:pStyle w:val="dato"/>
                    </w:pPr>
                    <w:r>
                      <w:t>Stortinget</w:t>
                    </w:r>
                  </w:p>
                  <w:p w:rsidR="001D65CF" w:rsidP="00385B7F" w:rsidRDefault="001D65CF" w14:paraId="5CDD436E" w14:textId="77777777">
                    <w:pPr>
                      <w:pStyle w:val="dato"/>
                    </w:pPr>
                    <w:r>
                      <w:t>Postboks 1700 Sentrum</w:t>
                    </w:r>
                  </w:p>
                  <w:p w:rsidRPr="00007A28" w:rsidR="001B26EA" w:rsidP="00385B7F" w:rsidRDefault="001B26EA" w14:paraId="1F1E5189" w14:textId="77777777">
                    <w:pPr>
                      <w:pStyle w:val="dato"/>
                    </w:pPr>
                    <w:r>
                      <w:t>NO-0026 OSLO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 w:rsidR="001B26EA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207F8E0" wp14:editId="76E37B58">
          <wp:simplePos x="0" y="0"/>
          <wp:positionH relativeFrom="column">
            <wp:posOffset>-497840</wp:posOffset>
          </wp:positionH>
          <wp:positionV relativeFrom="page">
            <wp:posOffset>10063480</wp:posOffset>
          </wp:positionV>
          <wp:extent cx="6757035" cy="266065"/>
          <wp:effectExtent l="0" t="0" r="5715" b="635"/>
          <wp:wrapThrough wrapText="bothSides">
            <wp:wrapPolygon edited="0">
              <wp:start x="0" y="0"/>
              <wp:lineTo x="0" y="17012"/>
              <wp:lineTo x="61" y="20105"/>
              <wp:lineTo x="21496" y="20105"/>
              <wp:lineTo x="21557" y="17012"/>
              <wp:lineTo x="21557" y="0"/>
              <wp:lineTo x="0" y="0"/>
            </wp:wrapPolygon>
          </wp:wrapThrough>
          <wp:docPr id="142" name="Bild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evark bord nivå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7035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6EA"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FFFD43C" wp14:editId="647DBF9C">
              <wp:simplePos x="0" y="0"/>
              <wp:positionH relativeFrom="page">
                <wp:posOffset>6315075</wp:posOffset>
              </wp:positionH>
              <wp:positionV relativeFrom="page">
                <wp:posOffset>9368155</wp:posOffset>
              </wp:positionV>
              <wp:extent cx="345600" cy="266400"/>
              <wp:effectExtent l="0" t="0" r="0" b="635"/>
              <wp:wrapNone/>
              <wp:docPr id="39" name="Tekstboks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6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DD444" w14:textId="77777777" w:rsidR="001B26EA" w:rsidRPr="00007A28" w:rsidRDefault="001B26EA" w:rsidP="00FA13CB">
                          <w:pPr>
                            <w:widowControl w:val="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BB2F771">
            <v:shape id="Tekstboks 39" style="position:absolute;margin-left:497.25pt;margin-top:737.65pt;width:27.2pt;height:21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" w14:anchorId="0FFFD43C">
              <v:textbox inset="0,0,0,0">
                <w:txbxContent>
                  <w:p w:rsidRPr="00007A28" w:rsidR="001B26EA" w:rsidP="00FA13CB" w:rsidRDefault="001B26EA" w14:paraId="672A6659" w14:textId="77777777">
                    <w:pPr>
                      <w:widowControl w:val="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06D4" w14:textId="77777777" w:rsidR="00C03F0D" w:rsidRDefault="00C03F0D" w:rsidP="00EF4C27">
      <w:r>
        <w:separator/>
      </w:r>
    </w:p>
    <w:p w14:paraId="2E0FC2BE" w14:textId="77777777" w:rsidR="00C03F0D" w:rsidRDefault="00C03F0D"/>
  </w:footnote>
  <w:footnote w:type="continuationSeparator" w:id="0">
    <w:p w14:paraId="21BD3C96" w14:textId="77777777" w:rsidR="00C03F0D" w:rsidRDefault="00C03F0D" w:rsidP="00EF4C27">
      <w:r>
        <w:continuationSeparator/>
      </w:r>
    </w:p>
    <w:p w14:paraId="73CA0880" w14:textId="77777777" w:rsidR="00C03F0D" w:rsidRDefault="00C03F0D"/>
  </w:footnote>
  <w:footnote w:type="continuationNotice" w:id="1">
    <w:p w14:paraId="465A2762" w14:textId="77777777" w:rsidR="00C03F0D" w:rsidRDefault="00C03F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FF4C" w14:textId="77777777" w:rsidR="00154A8E" w:rsidRDefault="00F575B8" w:rsidP="00910978">
    <w:pPr>
      <w:pStyle w:val="Topptekst"/>
      <w:spacing w:after="360"/>
      <w:ind w:left="-851"/>
    </w:pPr>
    <w:r>
      <w:rPr>
        <w:noProof/>
        <w:lang w:eastAsia="nb-NO"/>
      </w:rPr>
      <w:drawing>
        <wp:inline distT="0" distB="0" distL="0" distR="0" wp14:anchorId="2D49269F" wp14:editId="6A5B5D8D">
          <wp:extent cx="1895860" cy="505969"/>
          <wp:effectExtent l="0" t="0" r="0" b="8890"/>
          <wp:docPr id="141" name="Bild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t_riks_navn_A4_cmyk_rød.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860" cy="505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9760C3D8"/>
    <w:lvl w:ilvl="0" w:tplc="E098A0D8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documentProtection w:enforcement="0"/>
  <w:autoFormatOverride/>
  <w:styleLockTheme/>
  <w:styleLockQFSet/>
  <w:defaultTabStop w:val="709"/>
  <w:hyphenationZone w:val="425"/>
  <w:evenAndOddHeaders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0D"/>
    <w:rsid w:val="00007A28"/>
    <w:rsid w:val="00007F0C"/>
    <w:rsid w:val="00011AEC"/>
    <w:rsid w:val="00016671"/>
    <w:rsid w:val="000357AF"/>
    <w:rsid w:val="00041B5C"/>
    <w:rsid w:val="00050D8C"/>
    <w:rsid w:val="00081F4B"/>
    <w:rsid w:val="00087F13"/>
    <w:rsid w:val="00093BE9"/>
    <w:rsid w:val="000A62A5"/>
    <w:rsid w:val="000B374F"/>
    <w:rsid w:val="000C230D"/>
    <w:rsid w:val="000C279C"/>
    <w:rsid w:val="000F2843"/>
    <w:rsid w:val="000F5A29"/>
    <w:rsid w:val="000F6454"/>
    <w:rsid w:val="001054DA"/>
    <w:rsid w:val="00107EB5"/>
    <w:rsid w:val="0011116D"/>
    <w:rsid w:val="00125B11"/>
    <w:rsid w:val="00154A8E"/>
    <w:rsid w:val="001653DD"/>
    <w:rsid w:val="00170486"/>
    <w:rsid w:val="001772B4"/>
    <w:rsid w:val="0018400C"/>
    <w:rsid w:val="001912D2"/>
    <w:rsid w:val="001921A9"/>
    <w:rsid w:val="001A656B"/>
    <w:rsid w:val="001B26EA"/>
    <w:rsid w:val="001B6794"/>
    <w:rsid w:val="001C0794"/>
    <w:rsid w:val="001D15D8"/>
    <w:rsid w:val="001D65CF"/>
    <w:rsid w:val="001E057E"/>
    <w:rsid w:val="001E2274"/>
    <w:rsid w:val="002026F9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80118"/>
    <w:rsid w:val="00292FF8"/>
    <w:rsid w:val="00293FE5"/>
    <w:rsid w:val="002B5DBC"/>
    <w:rsid w:val="002B6BA1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D3322"/>
    <w:rsid w:val="003D697B"/>
    <w:rsid w:val="003E2F5D"/>
    <w:rsid w:val="00401FD1"/>
    <w:rsid w:val="00403491"/>
    <w:rsid w:val="00424615"/>
    <w:rsid w:val="00427E98"/>
    <w:rsid w:val="00450FBF"/>
    <w:rsid w:val="0046312E"/>
    <w:rsid w:val="00465651"/>
    <w:rsid w:val="0047435E"/>
    <w:rsid w:val="004933FB"/>
    <w:rsid w:val="004B56B2"/>
    <w:rsid w:val="004C14EE"/>
    <w:rsid w:val="004C7DD3"/>
    <w:rsid w:val="004D7A80"/>
    <w:rsid w:val="004E5E06"/>
    <w:rsid w:val="004F2E91"/>
    <w:rsid w:val="00504F9C"/>
    <w:rsid w:val="0052307A"/>
    <w:rsid w:val="00535008"/>
    <w:rsid w:val="00541026"/>
    <w:rsid w:val="00542987"/>
    <w:rsid w:val="005430CB"/>
    <w:rsid w:val="00560CB2"/>
    <w:rsid w:val="00571AF1"/>
    <w:rsid w:val="005857E8"/>
    <w:rsid w:val="00593165"/>
    <w:rsid w:val="005A130A"/>
    <w:rsid w:val="005B0BC1"/>
    <w:rsid w:val="005B6B70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573A4"/>
    <w:rsid w:val="00667E38"/>
    <w:rsid w:val="006724F6"/>
    <w:rsid w:val="00684D51"/>
    <w:rsid w:val="006955C1"/>
    <w:rsid w:val="006978D1"/>
    <w:rsid w:val="007276B0"/>
    <w:rsid w:val="007653A7"/>
    <w:rsid w:val="00766FCF"/>
    <w:rsid w:val="00770FE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76FF"/>
    <w:rsid w:val="008138FB"/>
    <w:rsid w:val="00826500"/>
    <w:rsid w:val="00843156"/>
    <w:rsid w:val="008515EB"/>
    <w:rsid w:val="00860D3A"/>
    <w:rsid w:val="00862F67"/>
    <w:rsid w:val="00866CFC"/>
    <w:rsid w:val="00873460"/>
    <w:rsid w:val="008B43BA"/>
    <w:rsid w:val="008B4DCF"/>
    <w:rsid w:val="008B6EE4"/>
    <w:rsid w:val="008C11E9"/>
    <w:rsid w:val="008C7DDD"/>
    <w:rsid w:val="008D03E1"/>
    <w:rsid w:val="008D1712"/>
    <w:rsid w:val="008E3059"/>
    <w:rsid w:val="008F2B11"/>
    <w:rsid w:val="008F3DC6"/>
    <w:rsid w:val="008F7F13"/>
    <w:rsid w:val="00910978"/>
    <w:rsid w:val="009365BB"/>
    <w:rsid w:val="00942DDC"/>
    <w:rsid w:val="00947809"/>
    <w:rsid w:val="00950138"/>
    <w:rsid w:val="009573B0"/>
    <w:rsid w:val="009960B1"/>
    <w:rsid w:val="00A235EC"/>
    <w:rsid w:val="00A439F9"/>
    <w:rsid w:val="00A53452"/>
    <w:rsid w:val="00A53B82"/>
    <w:rsid w:val="00A70D81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B1454A"/>
    <w:rsid w:val="00B17AE2"/>
    <w:rsid w:val="00B31CD1"/>
    <w:rsid w:val="00B43236"/>
    <w:rsid w:val="00B5540A"/>
    <w:rsid w:val="00B57A0E"/>
    <w:rsid w:val="00B7737D"/>
    <w:rsid w:val="00B9529C"/>
    <w:rsid w:val="00BA4C15"/>
    <w:rsid w:val="00BA7522"/>
    <w:rsid w:val="00BE0B39"/>
    <w:rsid w:val="00BF2991"/>
    <w:rsid w:val="00BF6290"/>
    <w:rsid w:val="00C03F0D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87238"/>
    <w:rsid w:val="00C87538"/>
    <w:rsid w:val="00C955C9"/>
    <w:rsid w:val="00CB04AA"/>
    <w:rsid w:val="00CB413C"/>
    <w:rsid w:val="00CC4717"/>
    <w:rsid w:val="00D014C1"/>
    <w:rsid w:val="00D22802"/>
    <w:rsid w:val="00D252D3"/>
    <w:rsid w:val="00D338C6"/>
    <w:rsid w:val="00D34DB8"/>
    <w:rsid w:val="00D44090"/>
    <w:rsid w:val="00D47D14"/>
    <w:rsid w:val="00D50210"/>
    <w:rsid w:val="00D61329"/>
    <w:rsid w:val="00D636D8"/>
    <w:rsid w:val="00D72F27"/>
    <w:rsid w:val="00D84708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52BBC"/>
    <w:rsid w:val="00E62C94"/>
    <w:rsid w:val="00E87074"/>
    <w:rsid w:val="00E9357D"/>
    <w:rsid w:val="00E946CD"/>
    <w:rsid w:val="00EB4ECA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F219F"/>
    <w:rsid w:val="00FF69AB"/>
    <w:rsid w:val="05557B4A"/>
    <w:rsid w:val="07093D3C"/>
    <w:rsid w:val="15B86A6C"/>
    <w:rsid w:val="17DF6369"/>
    <w:rsid w:val="2D74C26C"/>
    <w:rsid w:val="2D920F03"/>
    <w:rsid w:val="55412CD5"/>
    <w:rsid w:val="5BEE10FE"/>
    <w:rsid w:val="7D70C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9374"/>
  <w15:docId w15:val="{7B008D02-D4C1-4ED6-A285-60CC1E00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7435E"/>
    <w:pPr>
      <w:spacing w:after="240" w:line="252" w:lineRule="auto"/>
    </w:pPr>
    <w:rPr>
      <w:rFonts w:ascii="Aptos" w:hAnsi="Aptos"/>
      <w:sz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47435E"/>
    <w:pPr>
      <w:keepNext/>
      <w:keepLines/>
      <w:numPr>
        <w:numId w:val="50"/>
      </w:numPr>
      <w:spacing w:before="240" w:after="0"/>
      <w:ind w:left="425" w:hanging="425"/>
      <w:outlineLvl w:val="0"/>
    </w:pPr>
    <w:rPr>
      <w:rFonts w:ascii="Aptos SemiBold" w:eastAsiaTheme="majorEastAsia" w:hAnsi="Aptos SemiBold" w:cstheme="minorHAnsi"/>
      <w:bC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7435E"/>
    <w:pPr>
      <w:spacing w:before="200"/>
      <w:outlineLvl w:val="1"/>
    </w:pPr>
    <w:rPr>
      <w:rFonts w:ascii="Aptos SemiBold" w:eastAsiaTheme="majorEastAsia" w:hAnsi="Aptos SemiBold" w:cstheme="majorBidi"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semiHidden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47435E"/>
    <w:rPr>
      <w:rFonts w:ascii="Aptos SemiBold" w:eastAsiaTheme="majorEastAsia" w:hAnsi="Aptos SemiBold" w:cstheme="minorHAnsi"/>
      <w:bCs/>
      <w:color w:val="000000" w:themeColor="text1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35E"/>
    <w:rPr>
      <w:rFonts w:ascii="Aptos SemiBold" w:eastAsiaTheme="majorEastAsia" w:hAnsi="Aptos SemiBold" w:cstheme="majorBidi"/>
      <w:bCs/>
      <w:sz w:val="2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47435E"/>
    <w:pPr>
      <w:spacing w:after="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435E"/>
    <w:rPr>
      <w:rFonts w:ascii="Aptos" w:eastAsiaTheme="majorEastAsia" w:hAnsi="Aptos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Overskrift1"/>
    <w:link w:val="TittellinjeTegn"/>
    <w:uiPriority w:val="2"/>
    <w:qFormat/>
    <w:rsid w:val="0047435E"/>
    <w:pPr>
      <w:numPr>
        <w:numId w:val="0"/>
      </w:numPr>
      <w:spacing w:before="1200"/>
    </w:pPr>
    <w:rPr>
      <w:sz w:val="32"/>
    </w:rPr>
  </w:style>
  <w:style w:type="character" w:customStyle="1" w:styleId="TittellinjeTegn">
    <w:name w:val="Tittellinje Tegn"/>
    <w:basedOn w:val="Overskrift1Tegn"/>
    <w:link w:val="Tittellinje"/>
    <w:uiPriority w:val="2"/>
    <w:rsid w:val="0047435E"/>
    <w:rPr>
      <w:rFonts w:ascii="Aptos SemiBold" w:eastAsiaTheme="majorEastAsia" w:hAnsi="Aptos SemiBold" w:cstheme="minorHAnsi"/>
      <w:bCs/>
      <w:color w:val="000000" w:themeColor="text1"/>
      <w:sz w:val="32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47435E"/>
    <w:pPr>
      <w:numPr>
        <w:numId w:val="8"/>
      </w:numPr>
      <w:tabs>
        <w:tab w:val="left" w:pos="357"/>
      </w:tabs>
      <w:spacing w:after="100" w:afterAutospacing="1" w:line="252" w:lineRule="auto"/>
      <w:ind w:left="357" w:hanging="357"/>
      <w:contextualSpacing/>
    </w:pPr>
    <w:rPr>
      <w:rFonts w:ascii="Aptos" w:hAnsi="Aptos"/>
      <w:kern w:val="22"/>
      <w:sz w:val="22"/>
      <w:szCs w:val="22"/>
    </w:rPr>
  </w:style>
  <w:style w:type="paragraph" w:customStyle="1" w:styleId="Alfabetiskliste">
    <w:name w:val="Alfabetisk liste"/>
    <w:uiPriority w:val="14"/>
    <w:qFormat/>
    <w:rsid w:val="0047435E"/>
    <w:pPr>
      <w:numPr>
        <w:numId w:val="9"/>
      </w:numPr>
      <w:tabs>
        <w:tab w:val="left" w:pos="357"/>
      </w:tabs>
      <w:spacing w:after="100" w:afterAutospacing="1" w:line="252" w:lineRule="auto"/>
      <w:ind w:left="357" w:hanging="357"/>
      <w:contextualSpacing/>
      <w:mirrorIndents/>
    </w:pPr>
    <w:rPr>
      <w:rFonts w:ascii="Aptos" w:hAnsi="Aptos"/>
      <w:kern w:val="22"/>
      <w:sz w:val="22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ellrutenett">
    <w:name w:val="Table Grid"/>
    <w:basedOn w:val="Vanligtabel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rdteks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Cs w:val="22"/>
      <w:lang w:val="en-GB"/>
    </w:rPr>
  </w:style>
  <w:style w:type="table" w:styleId="Rutenettabelllys">
    <w:name w:val="Grid Table Light"/>
    <w:basedOn w:val="Vanligtabel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locked/>
    <w:rsid w:val="004C14E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C14EE"/>
    <w:rPr>
      <w:rFonts w:ascii="Calibri" w:hAnsi="Calibri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Tilbudsbrev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onkurransestrategi del I" ma:contentTypeID="0x010100E597067444FA2B47AF88D105670170AD030600727FEB14EB7E0348AEDA05ECB7D8EF5E" ma:contentTypeVersion="45" ma:contentTypeDescription="Dokumentmal for anskaffelsesdokumenter" ma:contentTypeScope="" ma:versionID="34521869f71b148db88b2843b5de28b3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20da2dbc3263c0d3c8e026444c40d6e0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c42fb6e-6625-4219-985e-cbfe640d1e76}" ma:internalName="TaxCatchAll" ma:showField="CatchAllData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c42fb6e-6625-4219-985e-cbfe640d1e76}" ma:internalName="TaxCatchAllLabel" ma:readOnly="true" ma:showField="CatchAllDataLabel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FunksjonTaxHTField xmlns="cb0bb0c4-1762-4fd1-8095-ee74821cdcd0">
      <Terms xmlns="http://schemas.microsoft.com/office/infopath/2007/PartnerControls"/>
    </sidaFunksjonTaxHTField>
    <sidaArkivref xmlns="cb0bb0c4-1762-4fd1-8095-ee74821cdcd0">
      <Url xsi:nil="true"/>
      <Description xsi:nil="true"/>
    </sidaArkivref>
    <sidaAnskaffelseDokumentSett xmlns="cb0bb0c4-1762-4fd1-8095-ee74821cdcd0" xsi:nil="true"/>
  </documentManagement>
</p:properties>
</file>

<file path=customXml/itemProps1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0C953-1DAB-4219-AF5A-5B55981425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BBC238-67B3-4DC9-AC9B-778B2C311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0bb0c4-1762-4fd1-8095-ee74821cd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8E35BC-F277-4494-9E0B-F2363288BAA9}">
  <ds:schemaRefs>
    <ds:schemaRef ds:uri="http://purl.org/dc/elements/1.1/"/>
    <ds:schemaRef ds:uri="cb0bb0c4-1762-4fd1-8095-ee74821cdcd0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Tilbudsbrev</Template>
  <TotalTime>1</TotalTime>
  <Pages>3</Pages>
  <Words>489</Words>
  <Characters>3052</Characters>
  <Application>Microsoft Office Word</Application>
  <DocSecurity>0</DocSecurity>
  <Lines>132</Lines>
  <Paragraphs>71</Paragraphs>
  <ScaleCrop>false</ScaleCrop>
  <Company>Stortinget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 Anny Lauvnes</dc:creator>
  <cp:keywords/>
  <cp:lastModifiedBy>Gunn Anny Lauvnes</cp:lastModifiedBy>
  <cp:revision>3</cp:revision>
  <cp:lastPrinted>2020-01-09T06:18:00Z</cp:lastPrinted>
  <dcterms:created xsi:type="dcterms:W3CDTF">2026-05-12T07:16:00Z</dcterms:created>
  <dcterms:modified xsi:type="dcterms:W3CDTF">2026-05-12T07:16:00Z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0x010100E597067444FA2B47AF88D105670170AD030600727FEB14EB7E0348AEDA05ECB7D8EF5E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seksjonSida">
    <vt:lpwstr/>
  </property>
  <property fmtid="{D5CDD505-2E9C-101B-9397-08002B2CF9AE}" pid="19" name="docLang">
    <vt:lpwstr>nb</vt:lpwstr>
  </property>
</Properties>
</file>